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  <w:u w:val="single"/>
        </w:rPr>
        <w:t>William PAGE</w:t>
      </w:r>
      <w:r w:rsidRPr="00303CAE">
        <w:rPr>
          <w:rFonts w:ascii="Times New Roman" w:hAnsi="Times New Roman" w:cs="Times New Roman"/>
          <w:sz w:val="24"/>
          <w:szCs w:val="24"/>
        </w:rPr>
        <w:t xml:space="preserve">     (fl.1457)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>15 May1457</w:t>
      </w:r>
      <w:r w:rsidRPr="00303CAE">
        <w:rPr>
          <w:rFonts w:ascii="Times New Roman" w:hAnsi="Times New Roman" w:cs="Times New Roman"/>
          <w:sz w:val="24"/>
          <w:szCs w:val="24"/>
        </w:rPr>
        <w:tab/>
        <w:t>Settlement of the action taken by him and others against Richard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Brewester(q.v.) and his wife, Katherine(q.v.), deforciants of 2 messuages,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 xml:space="preserve">50 acres of land, 16 acres of meadow and 7 acres of pasture in 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Stonton Wyville, Leicestershire.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03CAE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303CAE">
        <w:rPr>
          <w:rFonts w:ascii="Times New Roman" w:hAnsi="Times New Roman" w:cs="Times New Roman"/>
          <w:sz w:val="24"/>
          <w:szCs w:val="24"/>
        </w:rPr>
        <w:t>)</w:t>
      </w: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</w:p>
    <w:p w:rsidR="00A01E83" w:rsidRPr="00303CAE" w:rsidRDefault="00A01E83" w:rsidP="00A01E8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>15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E83" w:rsidRDefault="00A01E83" w:rsidP="00564E3C">
      <w:pPr>
        <w:spacing w:after="0" w:line="240" w:lineRule="auto"/>
      </w:pPr>
      <w:r>
        <w:separator/>
      </w:r>
    </w:p>
  </w:endnote>
  <w:endnote w:type="continuationSeparator" w:id="0">
    <w:p w:rsidR="00A01E83" w:rsidRDefault="00A01E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1E83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E83" w:rsidRDefault="00A01E83" w:rsidP="00564E3C">
      <w:pPr>
        <w:spacing w:after="0" w:line="240" w:lineRule="auto"/>
      </w:pPr>
      <w:r>
        <w:separator/>
      </w:r>
    </w:p>
  </w:footnote>
  <w:footnote w:type="continuationSeparator" w:id="0">
    <w:p w:rsidR="00A01E83" w:rsidRDefault="00A01E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83"/>
    <w:rsid w:val="00372DC6"/>
    <w:rsid w:val="00564E3C"/>
    <w:rsid w:val="0064591D"/>
    <w:rsid w:val="00A01E8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C6CBA1-A1B8-44F6-8D82-A5952E11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01E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2015-11-15T19:04:00Z</dcterms:created>
  <dcterms:modified xsi:type="dcterms:W3CDTF">2015-11-15T19:05:00Z</dcterms:modified>
</cp:coreProperties>
</file>